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56" w:rsidRPr="006606F6" w:rsidRDefault="00104356" w:rsidP="006B01DC">
      <w:pPr>
        <w:rPr>
          <w:lang w:val="uk-UA"/>
        </w:rPr>
      </w:pPr>
    </w:p>
    <w:p w:rsidR="00104356" w:rsidRPr="0092336A" w:rsidRDefault="00104356" w:rsidP="006B01DC"/>
    <w:p w:rsidR="00104356" w:rsidRDefault="00104356" w:rsidP="006B01DC">
      <w:pPr>
        <w:framePr w:hSpace="141" w:wrap="around" w:vAnchor="text" w:hAnchor="page" w:x="5841" w:y="1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104356" w:rsidRDefault="00104356" w:rsidP="006B01DC">
      <w:pPr>
        <w:pStyle w:val="Heading1"/>
        <w:rPr>
          <w:b/>
        </w:rPr>
      </w:pPr>
    </w:p>
    <w:p w:rsidR="00104356" w:rsidRDefault="00104356" w:rsidP="006B01DC">
      <w:pPr>
        <w:pStyle w:val="Heading1"/>
        <w:jc w:val="left"/>
        <w:rPr>
          <w:b/>
          <w:lang w:val="ru-RU"/>
        </w:rPr>
      </w:pPr>
    </w:p>
    <w:p w:rsidR="00104356" w:rsidRDefault="00104356" w:rsidP="006B01DC">
      <w:pPr>
        <w:pStyle w:val="Heading1"/>
        <w:jc w:val="left"/>
        <w:rPr>
          <w:b/>
          <w:lang w:val="ru-RU"/>
        </w:rPr>
      </w:pPr>
    </w:p>
    <w:p w:rsidR="00104356" w:rsidRDefault="00104356" w:rsidP="006B01DC">
      <w:pPr>
        <w:pStyle w:val="Heading1"/>
        <w:jc w:val="left"/>
        <w:rPr>
          <w:b/>
          <w:lang w:val="ru-RU"/>
        </w:rPr>
      </w:pPr>
    </w:p>
    <w:p w:rsidR="00104356" w:rsidRDefault="00104356" w:rsidP="006B01DC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104356" w:rsidRDefault="00104356" w:rsidP="006B01DC"/>
    <w:p w:rsidR="00104356" w:rsidRDefault="00104356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104356" w:rsidRDefault="00104356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РАЙОН</w:t>
      </w:r>
    </w:p>
    <w:p w:rsidR="00104356" w:rsidRDefault="00104356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04356" w:rsidRPr="00541AF3" w:rsidRDefault="00104356" w:rsidP="006B01DC">
      <w:pPr>
        <w:jc w:val="center"/>
        <w:rPr>
          <w:b/>
          <w:sz w:val="28"/>
        </w:rPr>
      </w:pPr>
    </w:p>
    <w:p w:rsidR="00104356" w:rsidRDefault="00104356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104356" w:rsidRDefault="00104356" w:rsidP="006B01DC">
      <w:pPr>
        <w:jc w:val="center"/>
        <w:rPr>
          <w:sz w:val="24"/>
          <w:szCs w:val="24"/>
          <w:lang w:val="uk-UA"/>
        </w:rPr>
      </w:pPr>
    </w:p>
    <w:p w:rsidR="00104356" w:rsidRPr="001644A9" w:rsidRDefault="00104356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104356" w:rsidRDefault="00104356" w:rsidP="006B01DC">
      <w:pPr>
        <w:jc w:val="center"/>
        <w:rPr>
          <w:b/>
          <w:sz w:val="28"/>
          <w:lang w:val="uk-UA"/>
        </w:rPr>
      </w:pPr>
    </w:p>
    <w:p w:rsidR="00104356" w:rsidRPr="00690794" w:rsidRDefault="00104356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08 червня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155-к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4356" w:rsidRDefault="00104356" w:rsidP="006B01DC">
      <w:pPr>
        <w:pStyle w:val="Title"/>
      </w:pPr>
    </w:p>
    <w:p w:rsidR="00104356" w:rsidRDefault="00104356" w:rsidP="006B01DC">
      <w:pPr>
        <w:pStyle w:val="Title"/>
      </w:pPr>
    </w:p>
    <w:p w:rsidR="00104356" w:rsidRDefault="00104356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надання відпустки без збереження заробітної плати </w:t>
      </w:r>
    </w:p>
    <w:p w:rsidR="00104356" w:rsidRDefault="00104356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міському голові Парпуланському С.А.  </w:t>
      </w:r>
    </w:p>
    <w:p w:rsidR="00104356" w:rsidRDefault="00104356" w:rsidP="006B01DC">
      <w:pPr>
        <w:jc w:val="center"/>
        <w:rPr>
          <w:b/>
          <w:sz w:val="28"/>
          <w:lang w:val="uk-UA"/>
        </w:rPr>
      </w:pPr>
    </w:p>
    <w:p w:rsidR="00104356" w:rsidRDefault="00104356" w:rsidP="006B01DC">
      <w:pPr>
        <w:jc w:val="center"/>
        <w:rPr>
          <w:b/>
          <w:sz w:val="28"/>
          <w:lang w:val="uk-UA"/>
        </w:rPr>
      </w:pPr>
    </w:p>
    <w:p w:rsidR="00104356" w:rsidRPr="00304E5B" w:rsidRDefault="00104356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104356" w:rsidRDefault="00104356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  <w:lang w:val="uk-UA"/>
        </w:rPr>
        <w:t xml:space="preserve"> без збереження  заробітної плати </w:t>
      </w:r>
      <w:r w:rsidRPr="009B6149">
        <w:rPr>
          <w:sz w:val="28"/>
          <w:szCs w:val="28"/>
          <w:highlight w:val="black"/>
        </w:rPr>
        <w:t>тривалістю</w:t>
      </w:r>
      <w:r w:rsidRPr="009B6149">
        <w:rPr>
          <w:sz w:val="28"/>
          <w:szCs w:val="28"/>
          <w:highlight w:val="black"/>
          <w:lang w:val="uk-UA"/>
        </w:rPr>
        <w:t xml:space="preserve"> 1 </w:t>
      </w:r>
      <w:r w:rsidRPr="009B6149">
        <w:rPr>
          <w:sz w:val="28"/>
          <w:szCs w:val="28"/>
          <w:highlight w:val="black"/>
        </w:rPr>
        <w:t>календарн</w:t>
      </w:r>
      <w:r w:rsidRPr="009B6149">
        <w:rPr>
          <w:sz w:val="28"/>
          <w:szCs w:val="28"/>
          <w:highlight w:val="black"/>
          <w:lang w:val="uk-UA"/>
        </w:rPr>
        <w:t>ий</w:t>
      </w:r>
      <w:r w:rsidRPr="009B6149">
        <w:rPr>
          <w:sz w:val="28"/>
          <w:szCs w:val="28"/>
          <w:highlight w:val="black"/>
        </w:rPr>
        <w:t xml:space="preserve"> д</w:t>
      </w:r>
      <w:bookmarkStart w:id="0" w:name="_GoBack"/>
      <w:bookmarkEnd w:id="0"/>
      <w:r w:rsidRPr="009B6149">
        <w:rPr>
          <w:sz w:val="28"/>
          <w:szCs w:val="28"/>
          <w:highlight w:val="black"/>
          <w:lang w:val="uk-UA"/>
        </w:rPr>
        <w:t xml:space="preserve">ень 09 червня </w:t>
      </w:r>
      <w:r w:rsidRPr="009B6149">
        <w:rPr>
          <w:sz w:val="28"/>
          <w:szCs w:val="28"/>
          <w:highlight w:val="black"/>
        </w:rPr>
        <w:t xml:space="preserve"> 20</w:t>
      </w:r>
      <w:r w:rsidRPr="009B6149">
        <w:rPr>
          <w:sz w:val="28"/>
          <w:szCs w:val="28"/>
          <w:highlight w:val="black"/>
          <w:lang w:val="uk-UA"/>
        </w:rPr>
        <w:t>21</w:t>
      </w:r>
      <w:r w:rsidRPr="009B6149">
        <w:rPr>
          <w:sz w:val="28"/>
          <w:szCs w:val="28"/>
          <w:highlight w:val="black"/>
        </w:rPr>
        <w:t xml:space="preserve"> року.</w:t>
      </w:r>
      <w:r w:rsidRPr="002E6515">
        <w:rPr>
          <w:sz w:val="28"/>
          <w:szCs w:val="28"/>
        </w:rPr>
        <w:t xml:space="preserve">  </w:t>
      </w:r>
    </w:p>
    <w:p w:rsidR="00104356" w:rsidRPr="006B590B" w:rsidRDefault="00104356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 час моєї відпустки виконання  повноважень міського голови покладаю на секретаря міської ради Добрякову Ольгу Григорівну.</w:t>
      </w:r>
    </w:p>
    <w:p w:rsidR="00104356" w:rsidRDefault="00104356" w:rsidP="006B01DC">
      <w:pPr>
        <w:pStyle w:val="BodyText"/>
        <w:spacing w:line="276" w:lineRule="auto"/>
        <w:ind w:firstLine="708"/>
      </w:pPr>
      <w:r>
        <w:t>3.Відділу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104356" w:rsidRDefault="00104356" w:rsidP="006B01DC">
      <w:pPr>
        <w:pStyle w:val="Heading2"/>
      </w:pPr>
    </w:p>
    <w:p w:rsidR="00104356" w:rsidRDefault="00104356" w:rsidP="006B01DC">
      <w:pPr>
        <w:pStyle w:val="Heading2"/>
      </w:pPr>
    </w:p>
    <w:p w:rsidR="00104356" w:rsidRPr="000917CC" w:rsidRDefault="00104356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sectPr w:rsidR="00104356" w:rsidRPr="000917CC" w:rsidSect="00C63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63EE7"/>
    <w:rsid w:val="0008594E"/>
    <w:rsid w:val="000917CC"/>
    <w:rsid w:val="000A6718"/>
    <w:rsid w:val="000D3385"/>
    <w:rsid w:val="00104356"/>
    <w:rsid w:val="0012296C"/>
    <w:rsid w:val="001644A9"/>
    <w:rsid w:val="002E6515"/>
    <w:rsid w:val="002F1374"/>
    <w:rsid w:val="003010A8"/>
    <w:rsid w:val="00304E5B"/>
    <w:rsid w:val="003E314D"/>
    <w:rsid w:val="003E7D0D"/>
    <w:rsid w:val="004E1A5C"/>
    <w:rsid w:val="00541AF3"/>
    <w:rsid w:val="00543234"/>
    <w:rsid w:val="006606F6"/>
    <w:rsid w:val="00690794"/>
    <w:rsid w:val="006B01DC"/>
    <w:rsid w:val="006B590B"/>
    <w:rsid w:val="00707B4B"/>
    <w:rsid w:val="00712174"/>
    <w:rsid w:val="00746F43"/>
    <w:rsid w:val="007735AB"/>
    <w:rsid w:val="00791A64"/>
    <w:rsid w:val="00821AC9"/>
    <w:rsid w:val="0082432E"/>
    <w:rsid w:val="008C2BF8"/>
    <w:rsid w:val="0092336A"/>
    <w:rsid w:val="009B6149"/>
    <w:rsid w:val="009E4CB7"/>
    <w:rsid w:val="00C05670"/>
    <w:rsid w:val="00C63674"/>
    <w:rsid w:val="00CF77D5"/>
    <w:rsid w:val="00DB43FD"/>
    <w:rsid w:val="00E37EA9"/>
    <w:rsid w:val="00E96A52"/>
    <w:rsid w:val="00F96F62"/>
    <w:rsid w:val="00FC3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202</Words>
  <Characters>1158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2021-06-16T11:50:00Z</cp:lastPrinted>
  <dcterms:created xsi:type="dcterms:W3CDTF">2021-06-16T11:25:00Z</dcterms:created>
  <dcterms:modified xsi:type="dcterms:W3CDTF">2022-01-11T13:03:00Z</dcterms:modified>
</cp:coreProperties>
</file>